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325FB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325F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6325F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6325F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6325F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6325F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6325F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6325FB">
        <w:rPr>
          <w:b w:val="0"/>
        </w:rPr>
        <w:t xml:space="preserve"> 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325FB" w:rsidP="00232C8F">
            <w:r>
              <w:t>Преподаватель (профессионального цикла по направлениям АИТ)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325FB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6325FB" w:rsidRPr="006325FB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6325FB" w:rsidRPr="006325FB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6325FB" w:rsidRPr="006325FB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325FB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325FB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325FB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325FB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6325FB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6325FB" w:rsidP="00BA30DE">
            <w:pPr>
              <w:jc w:val="center"/>
            </w:pPr>
            <w:r>
              <w:t>035-915-399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6325F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325FB" w:rsidRDefault="006325F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25FB" w:rsidRPr="00D15B1E" w:rsidRDefault="006325FB" w:rsidP="00AD14A4">
            <w:pPr>
              <w:rPr>
                <w:rStyle w:val="a7"/>
              </w:rPr>
            </w:pPr>
          </w:p>
        </w:tc>
      </w:tr>
      <w:tr w:rsidR="006325F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325FB" w:rsidRDefault="006325F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25FB" w:rsidRPr="00D15B1E" w:rsidRDefault="006325FB" w:rsidP="00AD14A4">
            <w:pPr>
              <w:rPr>
                <w:rStyle w:val="a7"/>
              </w:rPr>
            </w:pPr>
          </w:p>
        </w:tc>
      </w:tr>
      <w:tr w:rsidR="006325F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325FB" w:rsidRDefault="006325F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25FB" w:rsidRPr="00D15B1E" w:rsidRDefault="006325FB" w:rsidP="00AD14A4">
            <w:pPr>
              <w:rPr>
                <w:rStyle w:val="a7"/>
              </w:rPr>
            </w:pPr>
          </w:p>
        </w:tc>
      </w:tr>
      <w:tr w:rsidR="006325F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325FB" w:rsidRDefault="006325F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25FB" w:rsidRPr="00D15B1E" w:rsidRDefault="006325FB" w:rsidP="00AD14A4">
            <w:pPr>
              <w:rPr>
                <w:rStyle w:val="a7"/>
              </w:rPr>
            </w:pPr>
          </w:p>
        </w:tc>
      </w:tr>
      <w:tr w:rsidR="006325F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325FB" w:rsidRDefault="006325F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25FB" w:rsidRPr="00D15B1E" w:rsidRDefault="006325FB" w:rsidP="00AD14A4">
            <w:pPr>
              <w:rPr>
                <w:rStyle w:val="a7"/>
              </w:rPr>
            </w:pPr>
          </w:p>
        </w:tc>
      </w:tr>
      <w:tr w:rsidR="006325F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325FB" w:rsidRDefault="006325F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25FB" w:rsidRPr="00D15B1E" w:rsidRDefault="006325FB" w:rsidP="00AD14A4">
            <w:pPr>
              <w:rPr>
                <w:rStyle w:val="a7"/>
              </w:rPr>
            </w:pPr>
          </w:p>
        </w:tc>
      </w:tr>
      <w:tr w:rsidR="006325F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325FB" w:rsidRDefault="006325F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25FB" w:rsidRPr="00D15B1E" w:rsidRDefault="006325FB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6325FB" w:rsidRPr="006325FB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6325FB" w:rsidRPr="006325FB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C025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C025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C025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325F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325F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325F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325F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325F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325F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325F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C025D" w:rsidRPr="000C025D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C025D" w:rsidRPr="000C025D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325FB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325FB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325F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6325F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325FB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325FB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6325F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325F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0C025D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0C025D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6325F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6325F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6325F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25FB" w:rsidRPr="006325FB" w:rsidRDefault="006325FB" w:rsidP="00EF07A3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25FB" w:rsidRPr="006325FB" w:rsidRDefault="006325FB" w:rsidP="00EF07A3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25FB" w:rsidRPr="006325FB" w:rsidRDefault="006325FB" w:rsidP="00EF07A3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25FB" w:rsidRPr="006325FB" w:rsidRDefault="006325FB" w:rsidP="00EF07A3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25FB" w:rsidRPr="006325FB" w:rsidRDefault="006325FB" w:rsidP="00EF07A3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25FB" w:rsidRPr="006325FB" w:rsidRDefault="006325FB" w:rsidP="00EF07A3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5FB" w:rsidRPr="006325FB" w:rsidRDefault="006325FB" w:rsidP="004E51DC">
            <w:pPr>
              <w:pStyle w:val="a8"/>
            </w:pPr>
          </w:p>
        </w:tc>
      </w:tr>
      <w:tr w:rsidR="006325FB" w:rsidRPr="006325FB" w:rsidTr="006325F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25FB" w:rsidRPr="006325FB" w:rsidRDefault="006325FB" w:rsidP="00EF07A3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5FB" w:rsidRPr="006325FB" w:rsidRDefault="006325FB" w:rsidP="004E51DC">
            <w:pPr>
              <w:pStyle w:val="a8"/>
              <w:rPr>
                <w:vertAlign w:val="superscript"/>
              </w:rPr>
            </w:pPr>
            <w:r w:rsidRPr="006325FB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6325F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C025D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C025D" w:rsidRPr="000C025D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9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9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76BCFF7CEEB045CD8AE134A1DD7783D0"/>
    <w:docVar w:name="rm_id" w:val="6714"/>
    <w:docVar w:name="rm_name" w:val="                                          "/>
    <w:docVar w:name="rm_number" w:val=" 9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C025D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5B2F"/>
    <w:rsid w:val="0034523C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5FB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96348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2022-02-17T03:59:00Z</dcterms:created>
  <dcterms:modified xsi:type="dcterms:W3CDTF">2022-02-18T08:22:00Z</dcterms:modified>
</cp:coreProperties>
</file>